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0F5963C5" w14:textId="5E517DC5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</w:t>
      </w:r>
    </w:p>
    <w:p w14:paraId="793EE5D1" w14:textId="1DD25C1F" w:rsidR="00E224C9" w:rsidRPr="00C507D1" w:rsidRDefault="00E224C9" w:rsidP="00871682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72694E">
        <w:t>8</w:t>
      </w:r>
      <w:r>
        <w:t>/202</w:t>
      </w:r>
      <w:r w:rsidR="003043A1">
        <w:t>5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4A5BCD" w:rsidRPr="0072694E">
        <w:rPr>
          <w:i/>
          <w:iCs/>
        </w:rPr>
        <w:t>Vrednotenje</w:t>
      </w:r>
      <w:r w:rsidR="003043A1">
        <w:rPr>
          <w:i/>
          <w:iCs/>
        </w:rPr>
        <w:t xml:space="preserve"> učinkovitosti in </w:t>
      </w:r>
      <w:r w:rsidR="0072694E" w:rsidRPr="0072694E">
        <w:rPr>
          <w:i/>
          <w:iCs/>
        </w:rPr>
        <w:t>uspešnosti izvajanja</w:t>
      </w:r>
      <w:r w:rsidR="003043A1">
        <w:rPr>
          <w:i/>
          <w:iCs/>
        </w:rPr>
        <w:t xml:space="preserve"> ukrepov na specifičnem cilju 1.3: Krepitev trajnostne rasti in konkurenčnosti MSP ter ustvarjanje delovnih mest v MSP, vključno s produktivnimi naložbami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E1AB0" w14:textId="77777777" w:rsidR="00B96148" w:rsidRDefault="00B96148">
      <w:r>
        <w:separator/>
      </w:r>
    </w:p>
  </w:endnote>
  <w:endnote w:type="continuationSeparator" w:id="0">
    <w:p w14:paraId="6628DDCE" w14:textId="77777777" w:rsidR="00B96148" w:rsidRDefault="00B9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B37B9" w14:textId="77777777" w:rsidR="00B96148" w:rsidRDefault="00B96148">
      <w:bookmarkStart w:id="0" w:name="_Hlk149024952"/>
      <w:bookmarkEnd w:id="0"/>
      <w:r>
        <w:separator/>
      </w:r>
    </w:p>
  </w:footnote>
  <w:footnote w:type="continuationSeparator" w:id="0">
    <w:p w14:paraId="6F5C0FD1" w14:textId="77777777" w:rsidR="00B96148" w:rsidRDefault="00B96148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</w:t>
      </w:r>
      <w:r w:rsidRPr="004A6C9D">
        <w:rPr>
          <w:i/>
        </w:rPr>
        <w:t>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6A0D77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43A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548AF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A5BCD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1280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0D77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694E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168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96148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627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21A9"/>
    <w:rsid w:val="00F93982"/>
    <w:rsid w:val="00F954AF"/>
    <w:rsid w:val="00F9651E"/>
    <w:rsid w:val="00F97B2B"/>
    <w:rsid w:val="00FA7114"/>
    <w:rsid w:val="00FB3B21"/>
    <w:rsid w:val="00FC0CF0"/>
    <w:rsid w:val="00FC7EF1"/>
    <w:rsid w:val="00FD0356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1407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50</cp:revision>
  <cp:lastPrinted>2014-11-11T11:21:00Z</cp:lastPrinted>
  <dcterms:created xsi:type="dcterms:W3CDTF">2023-07-14T10:38:00Z</dcterms:created>
  <dcterms:modified xsi:type="dcterms:W3CDTF">2025-04-07T11:46:00Z</dcterms:modified>
</cp:coreProperties>
</file>